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870EA2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870EA2">
              <w:t>января</w:t>
            </w:r>
            <w:r>
              <w:t xml:space="preserve"> 20</w:t>
            </w:r>
            <w:r w:rsidR="00E62846">
              <w:t>2</w:t>
            </w:r>
            <w:r w:rsidR="00870EA2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70EA2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870EA2">
              <w:rPr>
                <w:sz w:val="20"/>
                <w:szCs w:val="20"/>
              </w:rPr>
              <w:t>01</w:t>
            </w:r>
            <w:r w:rsidRPr="00E62846">
              <w:rPr>
                <w:sz w:val="20"/>
                <w:szCs w:val="20"/>
              </w:rPr>
              <w:t>.202</w:t>
            </w:r>
            <w:r w:rsidR="00870EA2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870EA2" w:rsidP="0038719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719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  <w:r w:rsidR="0038719A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38719A">
            <w:pPr>
              <w:pStyle w:val="ConsPlusNormal"/>
            </w:pPr>
            <w:r>
              <w:t xml:space="preserve">Наименование </w:t>
            </w:r>
            <w:r w:rsidR="0038719A">
              <w:t>финансово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38719A" w:rsidP="0038719A">
            <w:pPr>
              <w:jc w:val="both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Рубцовске», </w:t>
            </w:r>
            <w:r w:rsidR="00D00FFE" w:rsidRPr="00D00FFE">
              <w:rPr>
                <w:sz w:val="20"/>
                <w:szCs w:val="20"/>
                <w:lang w:eastAsia="en-US"/>
              </w:rPr>
              <w:t>Подпрограмма 2. «Развитие системы подготовки спортивного резерва и спорта высших достижений в городе Рубцовске»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057110325200Р6099612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E62846" w:rsidP="005730F5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Проведение спортивно-массовых мероприятий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25200Р6099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870EA2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870EA2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870EA2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870EA2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5577C5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5577C5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66293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870EA2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870EA2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3736F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5730F5" w:rsidRPr="007F09D2" w:rsidTr="005730F5">
        <w:tc>
          <w:tcPr>
            <w:tcW w:w="1663" w:type="dxa"/>
            <w:gridSpan w:val="2"/>
            <w:vAlign w:val="center"/>
          </w:tcPr>
          <w:p w:rsidR="005730F5" w:rsidRPr="007F09D2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5730F5" w:rsidRPr="007F09D2" w:rsidRDefault="005730F5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5730F5" w:rsidRPr="007F09D2" w:rsidRDefault="005577C5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  <w:vAlign w:val="center"/>
          </w:tcPr>
          <w:p w:rsidR="005730F5" w:rsidRPr="007F09D2" w:rsidRDefault="005577C5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2" w:type="dxa"/>
            <w:vAlign w:val="center"/>
          </w:tcPr>
          <w:p w:rsidR="005730F5" w:rsidRPr="007F09D2" w:rsidRDefault="00870EA2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  <w:vAlign w:val="center"/>
          </w:tcPr>
          <w:p w:rsidR="005730F5" w:rsidRPr="007F09D2" w:rsidRDefault="00870EA2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  <w:vAlign w:val="center"/>
          </w:tcPr>
          <w:p w:rsidR="005730F5" w:rsidRPr="007F09D2" w:rsidRDefault="00870EA2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2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5730F5" w:rsidRPr="007F09D2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5730F5" w:rsidRPr="007F09D2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5730F5" w:rsidRPr="007F09D2" w:rsidRDefault="005730F5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2650000,00</w:t>
            </w:r>
          </w:p>
        </w:tc>
        <w:tc>
          <w:tcPr>
            <w:tcW w:w="1119" w:type="dxa"/>
            <w:vAlign w:val="center"/>
          </w:tcPr>
          <w:p w:rsidR="005730F5" w:rsidRPr="007F09D2" w:rsidRDefault="005730F5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5730F5" w:rsidRPr="007F09D2" w:rsidRDefault="00AC5932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2650000,00</w:t>
            </w:r>
          </w:p>
        </w:tc>
        <w:tc>
          <w:tcPr>
            <w:tcW w:w="816" w:type="dxa"/>
            <w:vAlign w:val="center"/>
          </w:tcPr>
          <w:p w:rsidR="005730F5" w:rsidRPr="007F09D2" w:rsidRDefault="00AC5932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2650000,00</w:t>
            </w:r>
          </w:p>
        </w:tc>
      </w:tr>
      <w:tr w:rsidR="00BC5CCA" w:rsidRPr="007F09D2" w:rsidTr="00F31A1B">
        <w:tc>
          <w:tcPr>
            <w:tcW w:w="725" w:type="dxa"/>
            <w:vMerge w:val="restart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«СШ «Спарта»</w:t>
            </w:r>
          </w:p>
        </w:tc>
        <w:tc>
          <w:tcPr>
            <w:tcW w:w="938" w:type="dxa"/>
            <w:vAlign w:val="center"/>
          </w:tcPr>
          <w:p w:rsidR="00BC5CCA" w:rsidRPr="007F09D2" w:rsidRDefault="00BC5CCA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спортивно-массовых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38" w:type="dxa"/>
            <w:vAlign w:val="center"/>
          </w:tcPr>
          <w:p w:rsidR="00BC5CCA" w:rsidRPr="007F09D2" w:rsidRDefault="00BC5CCA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BC5CCA" w:rsidRPr="007F09D2" w:rsidRDefault="00BC5CCA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9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2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9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9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vAlign w:val="center"/>
          </w:tcPr>
          <w:p w:rsidR="00BC5CCA" w:rsidRPr="007F09D2" w:rsidRDefault="00BC5CCA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79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71" w:type="dxa"/>
            <w:vAlign w:val="center"/>
          </w:tcPr>
          <w:p w:rsidR="00BC5CCA" w:rsidRPr="007F09D2" w:rsidRDefault="00BC5CCA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2109495,20</w:t>
            </w:r>
          </w:p>
        </w:tc>
        <w:tc>
          <w:tcPr>
            <w:tcW w:w="1119" w:type="dxa"/>
            <w:vAlign w:val="center"/>
          </w:tcPr>
          <w:p w:rsidR="00BC5CCA" w:rsidRPr="007F09D2" w:rsidRDefault="00BC5CCA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BC5CCA" w:rsidRPr="007F09D2" w:rsidRDefault="00BC5CCA" w:rsidP="0015047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2175075,20</w:t>
            </w:r>
          </w:p>
        </w:tc>
        <w:tc>
          <w:tcPr>
            <w:tcW w:w="816" w:type="dxa"/>
            <w:vAlign w:val="center"/>
          </w:tcPr>
          <w:p w:rsidR="00BC5CCA" w:rsidRPr="007F09D2" w:rsidRDefault="00BC5CCA" w:rsidP="0015047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2175075,20</w:t>
            </w:r>
          </w:p>
        </w:tc>
      </w:tr>
      <w:tr w:rsidR="00662936" w:rsidRPr="007F09D2" w:rsidTr="00F31A1B">
        <w:tc>
          <w:tcPr>
            <w:tcW w:w="0" w:type="auto"/>
            <w:vMerge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2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9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1379" w:type="dxa"/>
            <w:vAlign w:val="center"/>
          </w:tcPr>
          <w:p w:rsidR="00662936" w:rsidRPr="007F09D2" w:rsidRDefault="00662936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971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662936" w:rsidRPr="007F09D2" w:rsidRDefault="00662936" w:rsidP="00F31A1B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C5932" w:rsidRPr="007F09D2" w:rsidTr="005730F5">
        <w:tc>
          <w:tcPr>
            <w:tcW w:w="725" w:type="dxa"/>
            <w:vMerge w:val="restart"/>
            <w:vAlign w:val="center"/>
          </w:tcPr>
          <w:p w:rsidR="00AC5932" w:rsidRPr="007F09D2" w:rsidRDefault="00AC5932" w:rsidP="0066293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«СШ «Рубцовск»</w:t>
            </w:r>
          </w:p>
        </w:tc>
        <w:tc>
          <w:tcPr>
            <w:tcW w:w="938" w:type="dxa"/>
            <w:vAlign w:val="center"/>
          </w:tcPr>
          <w:p w:rsidR="00AC5932" w:rsidRPr="007F09D2" w:rsidRDefault="00AC5932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спортивно-массовых мероприятий</w:t>
            </w:r>
          </w:p>
        </w:tc>
        <w:tc>
          <w:tcPr>
            <w:tcW w:w="938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2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7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71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540504,80</w:t>
            </w:r>
          </w:p>
        </w:tc>
        <w:tc>
          <w:tcPr>
            <w:tcW w:w="1119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AC5932" w:rsidRPr="007F09D2" w:rsidRDefault="00AC5932" w:rsidP="00E3388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540504,80</w:t>
            </w:r>
          </w:p>
        </w:tc>
        <w:tc>
          <w:tcPr>
            <w:tcW w:w="816" w:type="dxa"/>
            <w:vAlign w:val="center"/>
          </w:tcPr>
          <w:p w:rsidR="00AC5932" w:rsidRPr="007F09D2" w:rsidRDefault="00AC5932" w:rsidP="00E3388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540504,80</w:t>
            </w:r>
          </w:p>
        </w:tc>
      </w:tr>
      <w:tr w:rsidR="00AC5932" w:rsidRPr="007F09D2" w:rsidTr="005730F5">
        <w:tc>
          <w:tcPr>
            <w:tcW w:w="0" w:type="auto"/>
            <w:vMerge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AC5932" w:rsidRPr="007F09D2" w:rsidRDefault="00AC5932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 договор на покупку товаров, работ, услуг</w:t>
            </w:r>
          </w:p>
        </w:tc>
        <w:tc>
          <w:tcPr>
            <w:tcW w:w="853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2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vAlign w:val="center"/>
          </w:tcPr>
          <w:p w:rsidR="00AC5932" w:rsidRPr="007F09D2" w:rsidRDefault="00AC5932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AC5932" w:rsidRPr="007F09D2" w:rsidRDefault="00AC5932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79" w:type="dxa"/>
            <w:vAlign w:val="center"/>
          </w:tcPr>
          <w:p w:rsidR="00AC5932" w:rsidRPr="007F09D2" w:rsidRDefault="00AC5932" w:rsidP="00F31A1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71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AC5932" w:rsidRPr="007F09D2" w:rsidRDefault="00AC5932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B60" w:rsidRDefault="00E13B60">
      <w:r>
        <w:separator/>
      </w:r>
    </w:p>
  </w:endnote>
  <w:endnote w:type="continuationSeparator" w:id="0">
    <w:p w:rsidR="00E13B60" w:rsidRDefault="00E13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A24016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B60" w:rsidRDefault="00E13B60">
      <w:r>
        <w:separator/>
      </w:r>
    </w:p>
  </w:footnote>
  <w:footnote w:type="continuationSeparator" w:id="0">
    <w:p w:rsidR="00E13B60" w:rsidRDefault="00E13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A24016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A24016">
    <w:pPr>
      <w:pStyle w:val="a5"/>
      <w:jc w:val="right"/>
    </w:pPr>
    <w:fldSimple w:instr=" PAGE   \* MERGEFORMAT ">
      <w:r w:rsidR="0038719A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4728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61EE"/>
    <w:rsid w:val="00386B82"/>
    <w:rsid w:val="0038719A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A39FC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D6491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137"/>
    <w:rsid w:val="0053769C"/>
    <w:rsid w:val="005376E0"/>
    <w:rsid w:val="005446D7"/>
    <w:rsid w:val="00547DDD"/>
    <w:rsid w:val="00551289"/>
    <w:rsid w:val="00557155"/>
    <w:rsid w:val="005577C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2936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26E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0EA2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07D4E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24016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06F"/>
    <w:rsid w:val="00AC0CAB"/>
    <w:rsid w:val="00AC30A5"/>
    <w:rsid w:val="00AC5932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6F76"/>
    <w:rsid w:val="00B97EE6"/>
    <w:rsid w:val="00BA083F"/>
    <w:rsid w:val="00BA0CB1"/>
    <w:rsid w:val="00BB1888"/>
    <w:rsid w:val="00BB47E5"/>
    <w:rsid w:val="00BC132C"/>
    <w:rsid w:val="00BC1402"/>
    <w:rsid w:val="00BC3D72"/>
    <w:rsid w:val="00BC5CCA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0FFE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3B60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6087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5ED3E-4B2B-4100-B372-CA795672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47</TotalTime>
  <Pages>6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5461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7</cp:revision>
  <cp:lastPrinted>2025-02-07T06:18:00Z</cp:lastPrinted>
  <dcterms:created xsi:type="dcterms:W3CDTF">2025-04-18T04:37:00Z</dcterms:created>
  <dcterms:modified xsi:type="dcterms:W3CDTF">2026-02-11T09:09:00Z</dcterms:modified>
</cp:coreProperties>
</file>